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6A5" w:rsidRPr="000E460F" w:rsidRDefault="008616A5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8616A5" w:rsidRPr="00060290" w:rsidRDefault="008616A5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616A5" w:rsidRPr="00060290" w:rsidRDefault="008616A5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616A5" w:rsidRPr="000E460F" w:rsidRDefault="008616A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8616A5" w:rsidRDefault="008616A5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616A5" w:rsidRPr="00060290" w:rsidRDefault="008616A5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616A5" w:rsidRPr="000E460F" w:rsidRDefault="008616A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8616A5" w:rsidRPr="00D07348" w:rsidRDefault="008616A5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2015թ. </w:t>
      </w:r>
      <w:r>
        <w:rPr>
          <w:rFonts w:ascii="Sylfaen" w:hAnsi="Sylfaen" w:cs="Sylfaen"/>
          <w:lang w:val="en-US"/>
        </w:rPr>
        <w:t xml:space="preserve">գազի կոմպրեսորի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ընթացիկ</w:t>
      </w:r>
      <w:r w:rsidRPr="00FE7D0E">
        <w:rPr>
          <w:rFonts w:ascii="Sylfaen" w:hAnsi="Sylfaen" w:cs="Sylfaen"/>
          <w:lang w:val="hy-AM"/>
        </w:rPr>
        <w:t xml:space="preserve"> անհրաժեշտ </w:t>
      </w:r>
      <w:r>
        <w:rPr>
          <w:rFonts w:ascii="Sylfaen" w:hAnsi="Sylfaen" w:cs="Sylfaen"/>
          <w:lang w:val="en-US"/>
        </w:rPr>
        <w:t xml:space="preserve">հատուկ CPI-1005-68 մակնիշի սինթետիկ կոմպրեսորային յուղի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8616A5" w:rsidRPr="000E460F" w:rsidRDefault="008616A5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8616A5" w:rsidRPr="000E460F" w:rsidRDefault="008616A5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8616A5" w:rsidRPr="000E460F" w:rsidRDefault="008616A5" w:rsidP="00BD71E5">
      <w:pPr>
        <w:ind w:left="360" w:hanging="360"/>
        <w:rPr>
          <w:rFonts w:ascii="Sylfaen" w:hAnsi="Sylfaen" w:cs="Sylfaen"/>
          <w:lang w:val="hy-AM"/>
        </w:rPr>
      </w:pPr>
    </w:p>
    <w:p w:rsidR="008616A5" w:rsidRPr="000E460F" w:rsidRDefault="008616A5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BA66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>
        <w:rPr>
          <w:rFonts w:ascii="Sylfaen" w:hAnsi="Sylfaen" w:cs="Sylfaen"/>
          <w:lang w:val="en-US"/>
        </w:rPr>
        <w:t>87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03.12.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8616A5" w:rsidRPr="000E460F" w:rsidRDefault="008616A5" w:rsidP="00BD71E5">
      <w:pPr>
        <w:ind w:left="360" w:hanging="360"/>
        <w:rPr>
          <w:rFonts w:ascii="Sylfaen" w:hAnsi="Sylfaen" w:cs="Sylfaen"/>
          <w:lang w:val="hy-AM"/>
        </w:rPr>
      </w:pPr>
    </w:p>
    <w:p w:rsidR="008616A5" w:rsidRPr="000E460F" w:rsidRDefault="008616A5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8616A5" w:rsidRPr="00E56238" w:rsidRDefault="008616A5" w:rsidP="00ED7A8D">
      <w:pPr>
        <w:rPr>
          <w:rFonts w:ascii="Arial Armenian" w:hAnsi="Arial Armenian"/>
          <w:sz w:val="18"/>
          <w:szCs w:val="18"/>
          <w:lang w:val="en-US"/>
        </w:rPr>
      </w:pPr>
      <w:r>
        <w:rPr>
          <w:rFonts w:ascii="Arial Armenian" w:hAnsi="Arial Armenian"/>
          <w:sz w:val="18"/>
          <w:szCs w:val="18"/>
          <w:lang w:val="en-US"/>
        </w:rPr>
        <w:t xml:space="preserve">        </w:t>
      </w:r>
      <w:r w:rsidRPr="003C1215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</w:rPr>
        <w:t>ՆԱԿՕՅԼ</w:t>
      </w:r>
      <w:r>
        <w:rPr>
          <w:rFonts w:ascii="Sylfaen" w:hAnsi="Sylfaen" w:cs="Sylfaen"/>
          <w:lang w:val="en-US"/>
        </w:rPr>
        <w:t>» ՍՊԸ</w:t>
      </w:r>
      <w:r w:rsidRPr="00D34DC9">
        <w:rPr>
          <w:rFonts w:ascii="Arial Armenian" w:hAnsi="Arial Armenian"/>
          <w:sz w:val="18"/>
          <w:szCs w:val="18"/>
          <w:lang w:val="en-US"/>
        </w:rPr>
        <w:t xml:space="preserve"> </w:t>
      </w:r>
      <w:r w:rsidRPr="007D4884">
        <w:rPr>
          <w:rFonts w:ascii="Arial Armenian" w:hAnsi="Arial Armenian"/>
          <w:sz w:val="18"/>
          <w:szCs w:val="18"/>
          <w:lang w:val="en-US"/>
        </w:rPr>
        <w:t xml:space="preserve">  </w:t>
      </w:r>
      <w:r w:rsidRPr="00F93769">
        <w:rPr>
          <w:rFonts w:ascii="Sylfaen" w:hAnsi="Sylfaen" w:cs="Sylfaen"/>
          <w:lang w:val="hy-AM"/>
        </w:rPr>
        <w:t xml:space="preserve">ՀՀ, </w:t>
      </w:r>
      <w:r>
        <w:rPr>
          <w:rFonts w:ascii="Sylfaen" w:hAnsi="Sylfaen" w:cs="Sylfaen"/>
          <w:lang w:val="en-US"/>
        </w:rPr>
        <w:t>00</w:t>
      </w:r>
      <w:r>
        <w:rPr>
          <w:rFonts w:ascii="Sylfaen" w:hAnsi="Sylfaen" w:cs="Sylfaen"/>
        </w:rPr>
        <w:t>26</w:t>
      </w:r>
      <w:r>
        <w:rPr>
          <w:rFonts w:ascii="Sylfaen" w:hAnsi="Sylfaen" w:cs="Sylfaen"/>
          <w:lang w:val="en-US"/>
        </w:rPr>
        <w:t xml:space="preserve">, </w:t>
      </w:r>
      <w:r w:rsidRPr="00F93769">
        <w:rPr>
          <w:rFonts w:ascii="Sylfaen" w:hAnsi="Sylfaen" w:cs="Sylfaen"/>
          <w:lang w:val="hy-AM"/>
        </w:rPr>
        <w:t>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 xml:space="preserve">ան, </w:t>
      </w:r>
      <w:r>
        <w:rPr>
          <w:rFonts w:ascii="Sylfaen" w:hAnsi="Sylfaen" w:cs="Sylfaen"/>
          <w:lang w:val="en-US"/>
        </w:rPr>
        <w:t>Արշակունյաց պող. 57</w:t>
      </w:r>
      <w:r w:rsidRPr="00F93769">
        <w:rPr>
          <w:rFonts w:ascii="Sylfaen" w:hAnsi="Sylfaen" w:cs="Sylfaen"/>
          <w:lang w:val="hy-AM"/>
        </w:rPr>
        <w:t xml:space="preserve"> </w:t>
      </w:r>
    </w:p>
    <w:p w:rsidR="008616A5" w:rsidRPr="00AA5F19" w:rsidRDefault="008616A5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8616A5" w:rsidRPr="001B76B5" w:rsidRDefault="008616A5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6,480,000</w:t>
      </w:r>
      <w:r w:rsidRPr="00F93769">
        <w:rPr>
          <w:rFonts w:ascii="Sylfaen" w:hAnsi="Sylfaen" w:cs="Sylfaen"/>
          <w:lang w:val="hy-AM"/>
        </w:rPr>
        <w:t>.</w:t>
      </w:r>
      <w:r w:rsidRPr="00FE7D0E">
        <w:rPr>
          <w:rFonts w:ascii="Sylfaen" w:hAnsi="Sylfaen" w:cs="Sylfaen"/>
          <w:lang w:val="hy-AM"/>
        </w:rPr>
        <w:t xml:space="preserve">00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>
        <w:rPr>
          <w:rFonts w:ascii="Sylfaen" w:hAnsi="Sylfaen" w:cs="Sylfaen"/>
          <w:lang w:val="en-US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8616A5" w:rsidRPr="000E460F" w:rsidRDefault="008616A5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8616A5" w:rsidRPr="000E460F" w:rsidRDefault="008616A5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8616A5" w:rsidRPr="000E460F" w:rsidRDefault="008616A5" w:rsidP="00BD71E5">
      <w:pPr>
        <w:ind w:left="360" w:hanging="360"/>
        <w:rPr>
          <w:rFonts w:ascii="Sylfaen" w:hAnsi="Sylfaen" w:cs="Sylfaen"/>
          <w:lang w:val="hy-AM"/>
        </w:rPr>
      </w:pPr>
    </w:p>
    <w:p w:rsidR="008616A5" w:rsidRPr="00060290" w:rsidRDefault="008616A5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8616A5" w:rsidRPr="000E460F" w:rsidRDefault="008616A5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8616A5" w:rsidRPr="000E460F" w:rsidRDefault="008616A5" w:rsidP="00BD71E5">
      <w:pPr>
        <w:rPr>
          <w:rFonts w:ascii="Sylfaen" w:hAnsi="Sylfaen" w:cs="Sylfaen"/>
          <w:lang w:val="hy-AM"/>
        </w:rPr>
      </w:pPr>
    </w:p>
    <w:p w:rsidR="008616A5" w:rsidRPr="000E460F" w:rsidRDefault="008616A5" w:rsidP="00BD71E5">
      <w:pPr>
        <w:rPr>
          <w:rFonts w:ascii="Sylfaen" w:hAnsi="Sylfaen" w:cs="Sylfaen"/>
          <w:lang w:val="hy-AM"/>
        </w:rPr>
      </w:pPr>
    </w:p>
    <w:p w:rsidR="008616A5" w:rsidRPr="000E460F" w:rsidRDefault="008616A5" w:rsidP="00BD71E5">
      <w:pPr>
        <w:rPr>
          <w:rFonts w:ascii="Sylfaen" w:hAnsi="Sylfaen" w:cs="Sylfaen"/>
          <w:lang w:val="hy-AM"/>
        </w:rPr>
      </w:pPr>
    </w:p>
    <w:p w:rsidR="008616A5" w:rsidRPr="00735029" w:rsidRDefault="008616A5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8616A5" w:rsidRPr="000E460F" w:rsidRDefault="008616A5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8616A5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5612"/>
    <w:rsid w:val="000373A4"/>
    <w:rsid w:val="00056918"/>
    <w:rsid w:val="00060290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065C6"/>
    <w:rsid w:val="00314A9B"/>
    <w:rsid w:val="00316971"/>
    <w:rsid w:val="00327FC0"/>
    <w:rsid w:val="0033255C"/>
    <w:rsid w:val="0034682C"/>
    <w:rsid w:val="00361BAD"/>
    <w:rsid w:val="00373BC7"/>
    <w:rsid w:val="00386078"/>
    <w:rsid w:val="00387F74"/>
    <w:rsid w:val="003B2458"/>
    <w:rsid w:val="003B736E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A0784"/>
    <w:rsid w:val="005B5017"/>
    <w:rsid w:val="006112DD"/>
    <w:rsid w:val="00617C9F"/>
    <w:rsid w:val="006265FB"/>
    <w:rsid w:val="00643843"/>
    <w:rsid w:val="00661F8A"/>
    <w:rsid w:val="006A44B2"/>
    <w:rsid w:val="006A7437"/>
    <w:rsid w:val="006A7776"/>
    <w:rsid w:val="006D1FD8"/>
    <w:rsid w:val="006D37E0"/>
    <w:rsid w:val="006D5AD1"/>
    <w:rsid w:val="006E6604"/>
    <w:rsid w:val="00707E12"/>
    <w:rsid w:val="00735029"/>
    <w:rsid w:val="007359AB"/>
    <w:rsid w:val="007431C8"/>
    <w:rsid w:val="00751E8D"/>
    <w:rsid w:val="007721B9"/>
    <w:rsid w:val="007760A8"/>
    <w:rsid w:val="00782367"/>
    <w:rsid w:val="007B5E00"/>
    <w:rsid w:val="007D4884"/>
    <w:rsid w:val="007E56BF"/>
    <w:rsid w:val="00802E24"/>
    <w:rsid w:val="00806C1E"/>
    <w:rsid w:val="00817B70"/>
    <w:rsid w:val="00827B7C"/>
    <w:rsid w:val="00861164"/>
    <w:rsid w:val="008616A5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823FA"/>
    <w:rsid w:val="009872A6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4F27"/>
    <w:rsid w:val="00AA5F19"/>
    <w:rsid w:val="00AB3A33"/>
    <w:rsid w:val="00AE2094"/>
    <w:rsid w:val="00AE47DF"/>
    <w:rsid w:val="00AF609B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A66E5"/>
    <w:rsid w:val="00BB7055"/>
    <w:rsid w:val="00BC2312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A5FDF"/>
    <w:rsid w:val="00CB487E"/>
    <w:rsid w:val="00CC0ED2"/>
    <w:rsid w:val="00CF3B95"/>
    <w:rsid w:val="00D01928"/>
    <w:rsid w:val="00D01E8E"/>
    <w:rsid w:val="00D07348"/>
    <w:rsid w:val="00D14E50"/>
    <w:rsid w:val="00D34DC9"/>
    <w:rsid w:val="00D35E06"/>
    <w:rsid w:val="00D657B7"/>
    <w:rsid w:val="00D76429"/>
    <w:rsid w:val="00D81DDD"/>
    <w:rsid w:val="00D908A4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B648A"/>
    <w:rsid w:val="00EB78B3"/>
    <w:rsid w:val="00EC1FBC"/>
    <w:rsid w:val="00ED7A8D"/>
    <w:rsid w:val="00F272E4"/>
    <w:rsid w:val="00F35A21"/>
    <w:rsid w:val="00F45DEB"/>
    <w:rsid w:val="00F57B32"/>
    <w:rsid w:val="00F65139"/>
    <w:rsid w:val="00F660DC"/>
    <w:rsid w:val="00F7342B"/>
    <w:rsid w:val="00F749F2"/>
    <w:rsid w:val="00F93769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191</Words>
  <Characters>1089</Characters>
  <Application>Microsoft Office Outlook</Application>
  <DocSecurity>0</DocSecurity>
  <Lines>0</Lines>
  <Paragraphs>0</Paragraphs>
  <ScaleCrop>false</ScaleCrop>
  <Company>ARG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user</cp:lastModifiedBy>
  <cp:revision>5</cp:revision>
  <cp:lastPrinted>2014-02-18T10:12:00Z</cp:lastPrinted>
  <dcterms:created xsi:type="dcterms:W3CDTF">2015-05-22T11:54:00Z</dcterms:created>
  <dcterms:modified xsi:type="dcterms:W3CDTF">2015-12-02T07:33:00Z</dcterms:modified>
</cp:coreProperties>
</file>